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B2" w:rsidRDefault="00FD75B2" w:rsidP="00FD75B2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FD75B2" w:rsidRDefault="00FD75B2" w:rsidP="00FD75B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CONTRATACIÓN E CONTROL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PS.C02.00.004.15770.018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XEFATURA SECCIÓN CONTRATACIÓN ADMINISTRATIVA I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CON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CONTRATACIÓN ADMINISTRATIVA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PS.C02.00.004.15770.019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XEFATURA SECCIÓN CONTRATACIÓN ADMINISTRATIVA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CON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PS.C02.00.004.15770.040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XEFATURA SERVIZO CONTRATACIÓN E CONTROL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CON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CONTRAT. E CTRL. ECONÓ. CONTRACT.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AUTORIZACIÓN E INSPECCIÓN DE SERVIZOS SOCIAIS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PROXECTOS E INFORMES TÉCNICOS SECTORIAIS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PS.C02.00.006.15770.001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SUBDIR. XERAL PROXECTOS E INFORM. TÉCN. SECTORIAIS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24.547,18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PROXECTOS E ACCESIBILIDADE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VALORACIÓN DA DEPENDENCIA E DA DISCAPACIDADE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XEFATURA SERVIZO VALORACIÓN DA DEPENDENCIA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VALORACIÓN DEPENDENCIA E DISCAPA.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PS.C02.00.007.15770.025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XEFATURA SERVIZO VALORACIÓN DA DISCAPACIDADE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18.655,14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2"/>
        </w:rPr>
      </w:pPr>
    </w:p>
    <w:p w:rsidR="00FD75B2" w:rsidRDefault="00FD75B2" w:rsidP="00FD75B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XUVENTUDE, PARTICIPACIÓN E VOLUNTARIADO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PS.C07.00.000.15770.080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XESTIÓN E COORDINACIÓN ADMTVA.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ECO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2"/>
        </w:rPr>
      </w:pPr>
    </w:p>
    <w:p w:rsidR="00FD75B2" w:rsidRDefault="00FD75B2" w:rsidP="00FD75B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(BURELA)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PS.C99.40.801.27085.185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PS.C99.40.801.27085.186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(PONTEVEDRA)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PS.C99.40.801.36260.004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PS.C99.40.801.36260.005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PS.C99.40.801.36260.073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8.351,56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TUI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 </w:t>
            </w: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VILAGARCÍA DE AROUSA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FD75B2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 </w:t>
            </w: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AS MARIÑAS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TR.C99.40.401.15001.012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O VENTORRILLO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TR.C99.40.403.15001.015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PARADAI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TR.C99.40.402.27001.016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Nª Sª PURIFICACIÓN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TR.C99.40.401.27190.013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CELEIRO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TR.C99.40.401.27650.015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ANTELA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TR.C99.40.402.32001.023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O TOXO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TR.C99.40.402.36001.014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MARÍN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TR.C99.40.401.36260.014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TR.C99.40.401.36260.032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REDONDELA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TR.C99.40.401.36440.011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BOUZAS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TR.C99.40.401.36560.014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CABRAL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TR.C99.40.402.36560.010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RELFAS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TR.C99.40.404.36560.014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 w:rsidP="00FD75B2">
      <w:pPr>
        <w:rPr>
          <w:sz w:val="12"/>
        </w:rPr>
      </w:pPr>
    </w:p>
    <w:p w:rsidR="00FD75B2" w:rsidRDefault="00FD75B2" w:rsidP="00FD75B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COMPLEXO ADMINISTRATIVO DE VIGO</w:t>
      </w:r>
    </w:p>
    <w:p w:rsidR="00FD75B2" w:rsidRDefault="00FD75B2" w:rsidP="00FD75B2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FD75B2" w:rsidRP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TR.C99.40.405.36560.011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FD75B2" w:rsidRP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FD75B2">
              <w:rPr>
                <w:sz w:val="14"/>
                <w:highlight w:val="lightGray"/>
              </w:rPr>
              <w:t xml:space="preserve"> </w:t>
            </w:r>
          </w:p>
        </w:tc>
      </w:tr>
      <w:tr w:rsidR="00FD75B2" w:rsidTr="00FD7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75B2" w:rsidRDefault="00FD75B2" w:rsidP="009C0F02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>
      <w:pPr>
        <w:pStyle w:val="Encabezado"/>
        <w:tabs>
          <w:tab w:val="clear" w:pos="4252"/>
          <w:tab w:val="clear" w:pos="8504"/>
        </w:tabs>
        <w:sectPr w:rsidR="00FD75B2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240</w:t>
      </w:r>
      <w:r>
        <w:tab/>
        <w:t>CURSO DE INSPECCIÓN DE SERVIZOS SOCIAIS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FD75B2" w:rsidRDefault="00FD75B2" w:rsidP="00FD75B2">
      <w:pPr>
        <w:pStyle w:val="Encabezado"/>
        <w:tabs>
          <w:tab w:val="clear" w:pos="4252"/>
          <w:tab w:val="clear" w:pos="8504"/>
        </w:tabs>
        <w:ind w:left="1418" w:hanging="709"/>
      </w:pPr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CON</w:t>
      </w:r>
      <w:r>
        <w:tab/>
        <w:t>CONTRATACIÓN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D1435D" w:rsidRDefault="00FD75B2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5B2" w:rsidRDefault="00FD75B2">
      <w:pPr>
        <w:pStyle w:val="Encabezado"/>
      </w:pPr>
      <w:r>
        <w:separator/>
      </w:r>
    </w:p>
  </w:endnote>
  <w:endnote w:type="continuationSeparator" w:id="0">
    <w:p w:rsidR="00FD75B2" w:rsidRDefault="00FD75B2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FD75B2">
      <w:rPr>
        <w:rStyle w:val="Nmerodepgina"/>
        <w:noProof/>
        <w:sz w:val="16"/>
      </w:rPr>
      <w:t>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FD75B2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5B2" w:rsidRDefault="00FD75B2">
      <w:pPr>
        <w:pStyle w:val="Encabezado"/>
      </w:pPr>
      <w:r>
        <w:separator/>
      </w:r>
    </w:p>
  </w:footnote>
  <w:footnote w:type="continuationSeparator" w:id="0">
    <w:p w:rsidR="00FD75B2" w:rsidRDefault="00FD75B2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FD75B2">
    <w:pPr>
      <w:pStyle w:val="Encabezado"/>
      <w:ind w:right="84"/>
      <w:jc w:val="right"/>
      <w:rPr>
        <w:b/>
      </w:rPr>
    </w:pPr>
    <w:r>
      <w:rPr>
        <w:b/>
      </w:rPr>
      <w:t>23/01/2024</w:t>
    </w:r>
  </w:p>
  <w:p w:rsidR="009A6477" w:rsidRDefault="00FD75B2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FD75B2">
    <w:pPr>
      <w:pStyle w:val="Encabezado"/>
      <w:ind w:right="84"/>
      <w:jc w:val="right"/>
      <w:rPr>
        <w:b/>
      </w:rPr>
    </w:pPr>
    <w:r>
      <w:rPr>
        <w:b/>
      </w:rPr>
      <w:t>23/01/2024</w:t>
    </w:r>
  </w:p>
  <w:p w:rsidR="009A6477" w:rsidRDefault="00FD75B2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B2" w:rsidRDefault="00FD75B2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B2"/>
    <w:rsid w:val="001874A9"/>
    <w:rsid w:val="00223707"/>
    <w:rsid w:val="009A6477"/>
    <w:rsid w:val="00A02907"/>
    <w:rsid w:val="00D1435D"/>
    <w:rsid w:val="00F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2</TotalTime>
  <Pages>5</Pages>
  <Words>1299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2024-01-23T12:24:00Z</dcterms:created>
  <dcterms:modified xsi:type="dcterms:W3CDTF">2024-01-23T12:26:00Z</dcterms:modified>
</cp:coreProperties>
</file>